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32EA" w14:textId="29C0E510" w:rsidR="00B742CE" w:rsidRDefault="00B742CE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EF0699" w14:textId="249ADE48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86B2B" w14:textId="77777777" w:rsidR="00805C85" w:rsidRDefault="00805C85" w:rsidP="00BB5C4F">
      <w:r>
        <w:separator/>
      </w:r>
    </w:p>
  </w:endnote>
  <w:endnote w:type="continuationSeparator" w:id="0">
    <w:p w14:paraId="6536E4AE" w14:textId="77777777" w:rsidR="00805C85" w:rsidRDefault="00805C8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AE649" w14:textId="77777777" w:rsidR="00805C85" w:rsidRDefault="00805C85" w:rsidP="00BB5C4F">
      <w:r>
        <w:separator/>
      </w:r>
    </w:p>
  </w:footnote>
  <w:footnote w:type="continuationSeparator" w:id="0">
    <w:p w14:paraId="5F986CA4" w14:textId="77777777" w:rsidR="00805C85" w:rsidRDefault="00805C8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12D1F" w14:textId="77777777" w:rsidR="00444B83" w:rsidRDefault="00444B83" w:rsidP="00444B8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5CECC2F8" w14:textId="77777777" w:rsidR="00444B83" w:rsidRDefault="00444B83" w:rsidP="00444B8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B5F8B70" w14:textId="02009397" w:rsidR="006B67EC" w:rsidRPr="00D532AD" w:rsidRDefault="00444B83" w:rsidP="00444B83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12E89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44B83"/>
    <w:rsid w:val="00461B90"/>
    <w:rsid w:val="004B45F9"/>
    <w:rsid w:val="004D4EC4"/>
    <w:rsid w:val="004F7AF3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05C85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742CE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8716F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2025-06-15T08:27:00Z</dcterms:modified>
  <cp:contentStatus/>
</cp:coreProperties>
</file>